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613BA">
        <w:rPr>
          <w:b/>
          <w:i/>
          <w:noProof/>
          <w:sz w:val="28"/>
        </w:rPr>
        <w:t>2132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4613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13BA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1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91E5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85192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3B4E3B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3B4E3B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related description for S-CSCF and P-CSCF trace record content in this release.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375915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3B4E3B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not resolved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Heading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Heading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351" w:rsidRDefault="00FF0351">
      <w:r>
        <w:separator/>
      </w:r>
    </w:p>
  </w:endnote>
  <w:endnote w:type="continuationSeparator" w:id="0">
    <w:p w:rsidR="00FF0351" w:rsidRDefault="00FF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351" w:rsidRDefault="00FF0351">
      <w:r>
        <w:separator/>
      </w:r>
    </w:p>
  </w:footnote>
  <w:footnote w:type="continuationSeparator" w:id="0">
    <w:p w:rsidR="00FF0351" w:rsidRDefault="00FF0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57D85"/>
    <w:rsid w:val="003609EF"/>
    <w:rsid w:val="00360D5C"/>
    <w:rsid w:val="0036231A"/>
    <w:rsid w:val="0037173C"/>
    <w:rsid w:val="00374DD4"/>
    <w:rsid w:val="00375915"/>
    <w:rsid w:val="00376527"/>
    <w:rsid w:val="00395EDE"/>
    <w:rsid w:val="003A17D6"/>
    <w:rsid w:val="003B4E3B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13BA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4760"/>
    <w:rsid w:val="00C90E8F"/>
    <w:rsid w:val="00C93391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85192"/>
    <w:rsid w:val="00D85E7A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709DA"/>
    <w:rsid w:val="00E759C3"/>
    <w:rsid w:val="00E83D7D"/>
    <w:rsid w:val="00E92C85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0351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475E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8A487-7028-4415-BE5E-5AF22631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234</cp:revision>
  <cp:lastPrinted>1899-12-31T23:00:00Z</cp:lastPrinted>
  <dcterms:created xsi:type="dcterms:W3CDTF">2020-02-11T08:36:00Z</dcterms:created>
  <dcterms:modified xsi:type="dcterms:W3CDTF">2020-04-15T10:54:00Z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(3)HdqSrl2uLwy2Z6jwJCQepInDX25TKOJJiZZJruyzpdX9wr5K+4iyBLXoe61GWfWOr3njzS8s
FMonKUw3q1MvGh4q4cmlwmRwvVCCjAoh8V1/8hE0JY0PFdM0+P5RKqIxYXyE4ga8bgfOMmvq
Z/a6rutSiNSs/eBXyapajmekpnDL+/ipVtkTuAhUMG9ezyl6Exx4J27gEN/Tesbx+whuo9ZO
julbS7njMSzlC/P2Df</vt:lpwstr>
  </property>
  <property fmtid="{D5CDD505-2E9C-101B-9397-08002B2CF9AE}" pid="22" name="_2015_ms_pID_7253431">
    <vt:lpwstr>svwj+88Q52iyUcr/bCJgrwtiod708QRn6bEVVFm2YM0dK/Go0UMe9y
tRFM7Zr6EC7mR/kPYMJdr2AMWtwto698RbmI1+f1TKvnHIb3xgBKOUmjKJuho7bPzW2egk5N
YHbb1epaW9QyL4DgWDZPbWPUHjCt/a2IXydO1MwueV9ULCT14+Z/0+oim1FabhtGu1Rt1V47
sL3/XuZl+kss8XxyVMr+t+H6YcZQyS+dsKBT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